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918" w:type="dxa"/>
        <w:tblInd w:w="-4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60"/>
        <w:gridCol w:w="4510"/>
        <w:gridCol w:w="1748"/>
        <w:gridCol w:w="3972"/>
        <w:gridCol w:w="2310"/>
        <w:gridCol w:w="1358"/>
        <w:gridCol w:w="1360"/>
      </w:tblGrid>
      <w:tr w:rsidR="006E557F" w:rsidRPr="00515DE0" w:rsidTr="004E7CCD">
        <w:tc>
          <w:tcPr>
            <w:tcW w:w="1591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E557F" w:rsidRPr="00F55FF5" w:rsidRDefault="006E557F" w:rsidP="00C6685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F55FF5">
              <w:rPr>
                <w:rFonts w:ascii="Times New Roman" w:hAnsi="Times New Roman"/>
                <w:color w:val="000000"/>
                <w:lang w:eastAsia="ru-RU"/>
              </w:rPr>
              <w:t xml:space="preserve">Приложение  </w:t>
            </w:r>
          </w:p>
          <w:p w:rsidR="006E557F" w:rsidRPr="00F55FF5" w:rsidRDefault="006E557F" w:rsidP="00D319D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F55FF5">
              <w:rPr>
                <w:rFonts w:ascii="Times New Roman" w:hAnsi="Times New Roman"/>
                <w:color w:val="000000"/>
                <w:lang w:eastAsia="ru-RU"/>
              </w:rPr>
              <w:t xml:space="preserve">                                                                                                                                                        к постановлению Администрации города Ржева </w:t>
            </w:r>
          </w:p>
          <w:p w:rsidR="006E557F" w:rsidRPr="00F55FF5" w:rsidRDefault="006E557F" w:rsidP="00D319D2">
            <w:pPr>
              <w:tabs>
                <w:tab w:val="left" w:pos="9225"/>
              </w:tabs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F55FF5">
              <w:rPr>
                <w:rFonts w:ascii="Times New Roman" w:hAnsi="Times New Roman"/>
                <w:color w:val="00000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Тверской области от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25.03.2020</w:t>
            </w:r>
            <w:r w:rsidRPr="00F55FF5">
              <w:rPr>
                <w:rFonts w:ascii="Times New Roman" w:hAnsi="Times New Roman"/>
                <w:color w:val="000000"/>
                <w:lang w:eastAsia="ru-RU"/>
              </w:rPr>
              <w:t xml:space="preserve">  №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143</w:t>
            </w:r>
          </w:p>
          <w:p w:rsidR="006E557F" w:rsidRDefault="006E557F" w:rsidP="007B42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6E557F" w:rsidRPr="007B42C9" w:rsidRDefault="006E557F" w:rsidP="007B42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B42C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План реализации Муниципальной программы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7B42C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города Ржева Тверской области                                 </w:t>
            </w:r>
          </w:p>
          <w:p w:rsidR="006E557F" w:rsidRPr="007B42C9" w:rsidRDefault="006E557F" w:rsidP="007B42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u w:val="single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u w:val="single"/>
                <w:lang w:eastAsia="ru-RU"/>
              </w:rPr>
              <w:t>«Развитие туризма города Ржева Тверской области»</w:t>
            </w:r>
            <w:r w:rsidRPr="007B42C9">
              <w:rPr>
                <w:rFonts w:ascii="Times New Roman" w:hAnsi="Times New Roman"/>
                <w:color w:val="000000"/>
                <w:sz w:val="28"/>
                <w:szCs w:val="28"/>
                <w:u w:val="single"/>
                <w:lang w:eastAsia="ru-RU"/>
              </w:rPr>
              <w:t xml:space="preserve"> на 201</w:t>
            </w:r>
            <w:r>
              <w:rPr>
                <w:rFonts w:ascii="Times New Roman" w:hAnsi="Times New Roman"/>
                <w:color w:val="000000"/>
                <w:sz w:val="28"/>
                <w:szCs w:val="28"/>
                <w:u w:val="single"/>
                <w:lang w:eastAsia="ru-RU"/>
              </w:rPr>
              <w:t>8-2023</w:t>
            </w:r>
            <w:r w:rsidRPr="007B42C9">
              <w:rPr>
                <w:rFonts w:ascii="Times New Roman" w:hAnsi="Times New Roman"/>
                <w:color w:val="000000"/>
                <w:sz w:val="28"/>
                <w:szCs w:val="28"/>
                <w:u w:val="single"/>
                <w:lang w:eastAsia="ru-RU"/>
              </w:rPr>
              <w:t xml:space="preserve"> годы</w:t>
            </w:r>
          </w:p>
          <w:p w:rsidR="006E557F" w:rsidRPr="00042D82" w:rsidRDefault="006E557F" w:rsidP="00042D82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7B42C9">
              <w:rPr>
                <w:rFonts w:ascii="Times New Roman" w:hAnsi="Times New Roman"/>
                <w:i/>
                <w:color w:val="000000"/>
                <w:sz w:val="20"/>
                <w:szCs w:val="20"/>
                <w:lang w:eastAsia="ru-RU"/>
              </w:rPr>
              <w:t>(наименование муниципальной программы)</w:t>
            </w:r>
          </w:p>
          <w:p w:rsidR="006E557F" w:rsidRPr="007B42C9" w:rsidRDefault="006E557F" w:rsidP="007B42C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u w:val="single"/>
                <w:lang w:eastAsia="ru-RU"/>
              </w:rPr>
              <w:t>на 2020</w:t>
            </w:r>
            <w:r w:rsidRPr="007B42C9">
              <w:rPr>
                <w:rFonts w:ascii="Times New Roman" w:hAnsi="Times New Roman"/>
                <w:b/>
                <w:color w:val="000000"/>
                <w:sz w:val="28"/>
                <w:szCs w:val="28"/>
                <w:u w:val="single"/>
                <w:lang w:eastAsia="ru-RU"/>
              </w:rPr>
              <w:t xml:space="preserve"> год</w:t>
            </w:r>
          </w:p>
          <w:p w:rsidR="006E557F" w:rsidRPr="00515DE0" w:rsidRDefault="006E557F" w:rsidP="00515DE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E557F" w:rsidRPr="00231E7A" w:rsidTr="004E7CCD">
        <w:tc>
          <w:tcPr>
            <w:tcW w:w="660" w:type="dxa"/>
            <w:vMerge w:val="restart"/>
            <w:tcBorders>
              <w:top w:val="single" w:sz="4" w:space="0" w:color="auto"/>
            </w:tcBorders>
          </w:tcPr>
          <w:p w:rsidR="006E557F" w:rsidRPr="00042D82" w:rsidRDefault="006E557F" w:rsidP="00B03D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E557F" w:rsidRPr="00042D82" w:rsidRDefault="006E557F" w:rsidP="00B03D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E557F" w:rsidRPr="00042D82" w:rsidRDefault="006E557F" w:rsidP="00B03D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2D82">
              <w:rPr>
                <w:rFonts w:ascii="Times New Roman" w:hAnsi="Times New Roman"/>
                <w:sz w:val="20"/>
                <w:szCs w:val="20"/>
              </w:rPr>
              <w:t>№ п/п</w:t>
            </w:r>
          </w:p>
        </w:tc>
        <w:tc>
          <w:tcPr>
            <w:tcW w:w="4510" w:type="dxa"/>
            <w:vMerge w:val="restart"/>
            <w:tcBorders>
              <w:top w:val="single" w:sz="4" w:space="0" w:color="auto"/>
            </w:tcBorders>
          </w:tcPr>
          <w:p w:rsidR="006E557F" w:rsidRPr="00042D82" w:rsidRDefault="006E557F" w:rsidP="00B03DD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6E557F" w:rsidRPr="00042D82" w:rsidRDefault="006E557F" w:rsidP="00B03DD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6E557F" w:rsidRPr="00042D82" w:rsidRDefault="006E557F" w:rsidP="00B03D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2D82">
              <w:rPr>
                <w:rFonts w:ascii="Times New Roman" w:hAnsi="Times New Roman"/>
                <w:color w:val="000000"/>
                <w:sz w:val="20"/>
                <w:szCs w:val="20"/>
              </w:rPr>
              <w:t>Наименование мероприятий по реализации муниципальной программы</w:t>
            </w:r>
          </w:p>
        </w:tc>
        <w:tc>
          <w:tcPr>
            <w:tcW w:w="1748" w:type="dxa"/>
            <w:vMerge w:val="restart"/>
            <w:tcBorders>
              <w:top w:val="single" w:sz="4" w:space="0" w:color="auto"/>
            </w:tcBorders>
          </w:tcPr>
          <w:p w:rsidR="006E557F" w:rsidRPr="00042D82" w:rsidRDefault="006E557F" w:rsidP="004E7CC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42D82">
              <w:rPr>
                <w:rFonts w:ascii="Times New Roman" w:hAnsi="Times New Roman"/>
                <w:color w:val="000000"/>
                <w:sz w:val="20"/>
                <w:szCs w:val="20"/>
              </w:rPr>
              <w:t>Наименование администратора муниципальной программы</w:t>
            </w:r>
          </w:p>
        </w:tc>
        <w:tc>
          <w:tcPr>
            <w:tcW w:w="3972" w:type="dxa"/>
            <w:vMerge w:val="restart"/>
            <w:tcBorders>
              <w:top w:val="single" w:sz="4" w:space="0" w:color="auto"/>
            </w:tcBorders>
          </w:tcPr>
          <w:p w:rsidR="006E557F" w:rsidRPr="00042D82" w:rsidRDefault="006E557F" w:rsidP="00B03DD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42D82">
              <w:rPr>
                <w:rFonts w:ascii="Times New Roman" w:hAnsi="Times New Roman"/>
                <w:color w:val="000000"/>
                <w:sz w:val="20"/>
                <w:szCs w:val="20"/>
              </w:rPr>
              <w:t>Наименование структурного подразделения администратора муниципальной программы</w:t>
            </w:r>
          </w:p>
        </w:tc>
        <w:tc>
          <w:tcPr>
            <w:tcW w:w="2310" w:type="dxa"/>
            <w:vMerge w:val="restart"/>
            <w:tcBorders>
              <w:top w:val="single" w:sz="4" w:space="0" w:color="auto"/>
            </w:tcBorders>
          </w:tcPr>
          <w:p w:rsidR="006E557F" w:rsidRPr="00042D82" w:rsidRDefault="006E557F" w:rsidP="004E7CC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2D82">
              <w:rPr>
                <w:rFonts w:ascii="Times New Roman" w:hAnsi="Times New Roman"/>
                <w:sz w:val="20"/>
                <w:szCs w:val="20"/>
              </w:rPr>
              <w:t>Наименование должности, ф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амилия и инициалы </w:t>
            </w:r>
            <w:r w:rsidRPr="00042D82">
              <w:rPr>
                <w:rFonts w:ascii="Times New Roman" w:hAnsi="Times New Roman"/>
                <w:sz w:val="20"/>
                <w:szCs w:val="20"/>
              </w:rPr>
              <w:t xml:space="preserve">ответственного исполнителя </w:t>
            </w:r>
          </w:p>
        </w:tc>
        <w:tc>
          <w:tcPr>
            <w:tcW w:w="2718" w:type="dxa"/>
            <w:gridSpan w:val="2"/>
            <w:tcBorders>
              <w:top w:val="single" w:sz="4" w:space="0" w:color="auto"/>
            </w:tcBorders>
          </w:tcPr>
          <w:p w:rsidR="006E557F" w:rsidRPr="00042D82" w:rsidRDefault="006E557F" w:rsidP="00B03D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2D82">
              <w:rPr>
                <w:rFonts w:ascii="Times New Roman" w:hAnsi="Times New Roman"/>
                <w:sz w:val="20"/>
                <w:szCs w:val="20"/>
              </w:rPr>
              <w:t>Текущий финансовый год</w:t>
            </w:r>
          </w:p>
        </w:tc>
      </w:tr>
      <w:tr w:rsidR="006E557F" w:rsidRPr="00231E7A" w:rsidTr="004E7CCD">
        <w:trPr>
          <w:trHeight w:val="607"/>
        </w:trPr>
        <w:tc>
          <w:tcPr>
            <w:tcW w:w="660" w:type="dxa"/>
            <w:vMerge/>
          </w:tcPr>
          <w:p w:rsidR="006E557F" w:rsidRPr="00042D82" w:rsidRDefault="006E557F" w:rsidP="00B03DD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510" w:type="dxa"/>
            <w:vMerge/>
          </w:tcPr>
          <w:p w:rsidR="006E557F" w:rsidRPr="00042D82" w:rsidRDefault="006E557F" w:rsidP="00B03DD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48" w:type="dxa"/>
            <w:vMerge/>
          </w:tcPr>
          <w:p w:rsidR="006E557F" w:rsidRPr="00042D82" w:rsidRDefault="006E557F" w:rsidP="00B03DD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972" w:type="dxa"/>
            <w:vMerge/>
          </w:tcPr>
          <w:p w:rsidR="006E557F" w:rsidRPr="00042D82" w:rsidRDefault="006E557F" w:rsidP="00B03DD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310" w:type="dxa"/>
            <w:vMerge/>
          </w:tcPr>
          <w:p w:rsidR="006E557F" w:rsidRPr="00042D82" w:rsidRDefault="006E557F" w:rsidP="00B03DD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58" w:type="dxa"/>
          </w:tcPr>
          <w:p w:rsidR="006E557F" w:rsidRPr="00042D82" w:rsidRDefault="006E557F" w:rsidP="00B03D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2D82">
              <w:rPr>
                <w:rFonts w:ascii="Times New Roman" w:hAnsi="Times New Roman"/>
                <w:sz w:val="20"/>
                <w:szCs w:val="20"/>
              </w:rPr>
              <w:t>Срок начала выполнения</w:t>
            </w:r>
          </w:p>
        </w:tc>
        <w:tc>
          <w:tcPr>
            <w:tcW w:w="1360" w:type="dxa"/>
          </w:tcPr>
          <w:p w:rsidR="006E557F" w:rsidRPr="00042D82" w:rsidRDefault="006E557F" w:rsidP="00B03D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2D82">
              <w:rPr>
                <w:rFonts w:ascii="Times New Roman" w:hAnsi="Times New Roman"/>
                <w:sz w:val="20"/>
                <w:szCs w:val="20"/>
              </w:rPr>
              <w:t>Срок окончания выполнения</w:t>
            </w:r>
          </w:p>
        </w:tc>
      </w:tr>
      <w:tr w:rsidR="006E557F" w:rsidRPr="00231E7A" w:rsidTr="004E7CCD">
        <w:tc>
          <w:tcPr>
            <w:tcW w:w="15918" w:type="dxa"/>
            <w:gridSpan w:val="7"/>
          </w:tcPr>
          <w:p w:rsidR="006E557F" w:rsidRPr="00042D82" w:rsidRDefault="006E557F" w:rsidP="0016601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42D82">
              <w:rPr>
                <w:rFonts w:ascii="Times New Roman" w:hAnsi="Times New Roman"/>
                <w:b/>
                <w:bCs/>
              </w:rPr>
              <w:t xml:space="preserve">Цель Муниципальной программы города Ржева Тверской области </w:t>
            </w:r>
            <w:r w:rsidRPr="00042D82">
              <w:rPr>
                <w:rFonts w:ascii="Times New Roman" w:hAnsi="Times New Roman"/>
                <w:b/>
                <w:bCs/>
                <w:iCs/>
              </w:rPr>
              <w:t>«Развитие туризма  города Ржева Тверской области» на 2018-2023 годы</w:t>
            </w:r>
            <w:r w:rsidRPr="00042D82">
              <w:rPr>
                <w:rFonts w:ascii="Times New Roman" w:hAnsi="Times New Roman"/>
                <w:b/>
                <w:bCs/>
              </w:rPr>
              <w:t>:</w:t>
            </w:r>
          </w:p>
          <w:p w:rsidR="006E557F" w:rsidRPr="00042D82" w:rsidRDefault="006E557F" w:rsidP="0016601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042D82">
              <w:rPr>
                <w:rFonts w:ascii="Times New Roman" w:hAnsi="Times New Roman"/>
                <w:b/>
                <w:color w:val="000000"/>
              </w:rPr>
              <w:t>«Создание на территории города Ржева Тверской области комфортной туристской среды, направленной на повышение конкурентной способности на туристском рынке»</w:t>
            </w:r>
          </w:p>
        </w:tc>
      </w:tr>
      <w:tr w:rsidR="006E557F" w:rsidRPr="00231E7A" w:rsidTr="004E7CCD">
        <w:trPr>
          <w:trHeight w:val="396"/>
        </w:trPr>
        <w:tc>
          <w:tcPr>
            <w:tcW w:w="15918" w:type="dxa"/>
            <w:gridSpan w:val="7"/>
            <w:shd w:val="clear" w:color="auto" w:fill="FFFF99"/>
          </w:tcPr>
          <w:p w:rsidR="006E557F" w:rsidRPr="00042D82" w:rsidRDefault="006E557F" w:rsidP="004E7CCD">
            <w:pPr>
              <w:spacing w:after="0" w:line="240" w:lineRule="exact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042D82">
              <w:rPr>
                <w:rFonts w:ascii="Times New Roman" w:hAnsi="Times New Roman"/>
                <w:b/>
                <w:bCs/>
              </w:rPr>
              <w:t xml:space="preserve">Выполнение Подпрограммы   </w:t>
            </w:r>
            <w:r w:rsidRPr="00042D82">
              <w:rPr>
                <w:rFonts w:ascii="Times New Roman" w:hAnsi="Times New Roman"/>
                <w:b/>
                <w:bCs/>
                <w:color w:val="000000"/>
              </w:rPr>
              <w:t>«Создание в городе Ржеве комфортной среды для туристов и экскурсантов»</w:t>
            </w:r>
          </w:p>
        </w:tc>
      </w:tr>
      <w:tr w:rsidR="006E557F" w:rsidRPr="00231E7A" w:rsidTr="004E7CCD">
        <w:trPr>
          <w:trHeight w:val="870"/>
        </w:trPr>
        <w:tc>
          <w:tcPr>
            <w:tcW w:w="660" w:type="dxa"/>
          </w:tcPr>
          <w:p w:rsidR="006E557F" w:rsidRPr="00FD6CF4" w:rsidRDefault="006E557F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510" w:type="dxa"/>
            <w:shd w:val="clear" w:color="auto" w:fill="B6DDE8"/>
          </w:tcPr>
          <w:p w:rsidR="006E557F" w:rsidRPr="008B61C8" w:rsidRDefault="006E557F" w:rsidP="004E7CCD">
            <w:pPr>
              <w:spacing w:after="0" w:line="240" w:lineRule="exact"/>
              <w:rPr>
                <w:rFonts w:ascii="Times New Roman" w:hAnsi="Times New Roman"/>
                <w:b/>
                <w:bCs/>
              </w:rPr>
            </w:pPr>
            <w:r w:rsidRPr="008B61C8">
              <w:rPr>
                <w:rFonts w:ascii="Times New Roman" w:hAnsi="Times New Roman"/>
                <w:b/>
              </w:rPr>
              <w:t>З</w:t>
            </w:r>
            <w:r w:rsidRPr="008B61C8">
              <w:rPr>
                <w:rFonts w:ascii="Times New Roman" w:hAnsi="Times New Roman"/>
                <w:b/>
                <w:bCs/>
              </w:rPr>
              <w:t>адача 1 «Содействие созданию инфраструктуры по наиболее значимым направлениям развития туризма в городе Ржеве Тверской области»</w:t>
            </w:r>
          </w:p>
        </w:tc>
        <w:tc>
          <w:tcPr>
            <w:tcW w:w="1748" w:type="dxa"/>
          </w:tcPr>
          <w:p w:rsidR="006E557F" w:rsidRPr="00231E7A" w:rsidRDefault="006E557F" w:rsidP="00042D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972" w:type="dxa"/>
          </w:tcPr>
          <w:p w:rsidR="006E557F" w:rsidRPr="00231E7A" w:rsidRDefault="006E557F" w:rsidP="00042D8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310" w:type="dxa"/>
          </w:tcPr>
          <w:p w:rsidR="006E557F" w:rsidRPr="00231E7A" w:rsidRDefault="006E557F" w:rsidP="00042D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58" w:type="dxa"/>
          </w:tcPr>
          <w:p w:rsidR="006E557F" w:rsidRPr="00231E7A" w:rsidRDefault="006E557F" w:rsidP="00042D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60" w:type="dxa"/>
          </w:tcPr>
          <w:p w:rsidR="006E557F" w:rsidRPr="00231E7A" w:rsidRDefault="006E557F" w:rsidP="00042D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6E557F" w:rsidRPr="00231E7A" w:rsidTr="00326798">
        <w:trPr>
          <w:trHeight w:val="165"/>
        </w:trPr>
        <w:tc>
          <w:tcPr>
            <w:tcW w:w="660" w:type="dxa"/>
            <w:tcBorders>
              <w:bottom w:val="single" w:sz="4" w:space="0" w:color="auto"/>
            </w:tcBorders>
          </w:tcPr>
          <w:p w:rsidR="006E557F" w:rsidRPr="00FD6CF4" w:rsidRDefault="006E557F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510" w:type="dxa"/>
            <w:tcBorders>
              <w:bottom w:val="single" w:sz="4" w:space="0" w:color="auto"/>
            </w:tcBorders>
          </w:tcPr>
          <w:p w:rsidR="006E557F" w:rsidRPr="00652004" w:rsidRDefault="006E557F" w:rsidP="00326798">
            <w:pPr>
              <w:spacing w:after="0" w:line="240" w:lineRule="auto"/>
              <w:rPr>
                <w:rFonts w:ascii="Times New Roman" w:hAnsi="Times New Roman"/>
              </w:rPr>
            </w:pPr>
            <w:r w:rsidRPr="00326798">
              <w:rPr>
                <w:rFonts w:ascii="Times New Roman" w:hAnsi="Times New Roman"/>
                <w:b/>
              </w:rPr>
              <w:t>Мероприятие 1.001</w:t>
            </w:r>
            <w:r>
              <w:rPr>
                <w:rFonts w:ascii="Times New Roman" w:hAnsi="Times New Roman"/>
              </w:rPr>
              <w:t xml:space="preserve"> «</w:t>
            </w:r>
            <w:r w:rsidRPr="00326798">
              <w:rPr>
                <w:rFonts w:ascii="Times New Roman" w:hAnsi="Times New Roman"/>
              </w:rPr>
              <w:t>Расходы на содействие развитию малого и среднего предпринимательства в сфере туризма за счет средств местного бюджета</w:t>
            </w:r>
            <w:r>
              <w:rPr>
                <w:rFonts w:ascii="Times New Roman" w:hAnsi="Times New Roman"/>
              </w:rPr>
              <w:t>»</w:t>
            </w:r>
          </w:p>
        </w:tc>
        <w:tc>
          <w:tcPr>
            <w:tcW w:w="1748" w:type="dxa"/>
            <w:tcBorders>
              <w:bottom w:val="single" w:sz="4" w:space="0" w:color="auto"/>
            </w:tcBorders>
          </w:tcPr>
          <w:p w:rsidR="006E557F" w:rsidRPr="00231E7A" w:rsidRDefault="006E557F" w:rsidP="005C1D38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31E7A">
              <w:rPr>
                <w:rFonts w:ascii="Times New Roman" w:hAnsi="Times New Roman"/>
                <w:bCs/>
              </w:rPr>
              <w:t>Администрация города Ржева</w:t>
            </w:r>
          </w:p>
          <w:p w:rsidR="006E557F" w:rsidRPr="00231E7A" w:rsidRDefault="006E557F" w:rsidP="005C1D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 xml:space="preserve"> </w:t>
            </w:r>
          </w:p>
        </w:tc>
        <w:tc>
          <w:tcPr>
            <w:tcW w:w="3972" w:type="dxa"/>
            <w:tcBorders>
              <w:bottom w:val="single" w:sz="4" w:space="0" w:color="auto"/>
            </w:tcBorders>
          </w:tcPr>
          <w:p w:rsidR="006E557F" w:rsidRDefault="006E557F" w:rsidP="005C1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1E7A">
              <w:rPr>
                <w:rFonts w:ascii="Times New Roman" w:hAnsi="Times New Roman"/>
                <w:color w:val="000000"/>
              </w:rPr>
              <w:t xml:space="preserve">Отдел </w:t>
            </w:r>
            <w:r>
              <w:rPr>
                <w:rFonts w:ascii="Times New Roman" w:hAnsi="Times New Roman"/>
                <w:color w:val="000000"/>
              </w:rPr>
              <w:t>молодежной политики и туризма</w:t>
            </w:r>
            <w:r w:rsidRPr="00231E7A">
              <w:rPr>
                <w:rFonts w:ascii="Times New Roman" w:hAnsi="Times New Roman"/>
                <w:color w:val="000000"/>
              </w:rPr>
              <w:t xml:space="preserve"> администрации города Ржева</w:t>
            </w:r>
            <w:r>
              <w:rPr>
                <w:rFonts w:ascii="Times New Roman" w:hAnsi="Times New Roman"/>
                <w:color w:val="000000"/>
              </w:rPr>
              <w:t>,</w:t>
            </w:r>
          </w:p>
          <w:p w:rsidR="006E557F" w:rsidRPr="002905FD" w:rsidRDefault="006E557F" w:rsidP="005C1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 Отдел б</w:t>
            </w:r>
            <w:r w:rsidRPr="00231E7A">
              <w:rPr>
                <w:rFonts w:ascii="Times New Roman" w:hAnsi="Times New Roman"/>
                <w:color w:val="000000"/>
              </w:rPr>
              <w:t>ухгалтер</w:t>
            </w:r>
            <w:r>
              <w:rPr>
                <w:rFonts w:ascii="Times New Roman" w:hAnsi="Times New Roman"/>
                <w:color w:val="000000"/>
              </w:rPr>
              <w:t>ского учета и отчетности  администрации города Ржева</w:t>
            </w:r>
          </w:p>
        </w:tc>
        <w:tc>
          <w:tcPr>
            <w:tcW w:w="2310" w:type="dxa"/>
            <w:tcBorders>
              <w:bottom w:val="single" w:sz="4" w:space="0" w:color="auto"/>
            </w:tcBorders>
          </w:tcPr>
          <w:p w:rsidR="006E557F" w:rsidRDefault="006E557F" w:rsidP="005C1D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Начальник отдела молодежной политики и туризма </w:t>
            </w:r>
          </w:p>
          <w:p w:rsidR="006E557F" w:rsidRDefault="006E557F" w:rsidP="005C1D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Каменская Д.И.,</w:t>
            </w:r>
          </w:p>
          <w:p w:rsidR="006E557F" w:rsidRDefault="006E557F" w:rsidP="005C1D38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</w:rPr>
              <w:t>г</w:t>
            </w:r>
            <w:r w:rsidRPr="00231E7A">
              <w:rPr>
                <w:rFonts w:ascii="Times New Roman" w:hAnsi="Times New Roman"/>
              </w:rPr>
              <w:t xml:space="preserve">лавный бухгалтер </w:t>
            </w:r>
            <w:r>
              <w:rPr>
                <w:rFonts w:ascii="Times New Roman" w:hAnsi="Times New Roman"/>
              </w:rPr>
              <w:t>Аверчева</w:t>
            </w:r>
            <w:r w:rsidRPr="00231E7A">
              <w:rPr>
                <w:rFonts w:ascii="Times New Roman" w:hAnsi="Times New Roman"/>
              </w:rPr>
              <w:t xml:space="preserve"> Л.П.</w:t>
            </w:r>
          </w:p>
        </w:tc>
        <w:tc>
          <w:tcPr>
            <w:tcW w:w="1358" w:type="dxa"/>
            <w:tcBorders>
              <w:bottom w:val="single" w:sz="4" w:space="0" w:color="auto"/>
            </w:tcBorders>
          </w:tcPr>
          <w:p w:rsidR="006E557F" w:rsidRPr="00231E7A" w:rsidRDefault="006E557F" w:rsidP="005C1D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01.06.2020</w:t>
            </w:r>
          </w:p>
        </w:tc>
        <w:tc>
          <w:tcPr>
            <w:tcW w:w="1360" w:type="dxa"/>
            <w:tcBorders>
              <w:bottom w:val="single" w:sz="4" w:space="0" w:color="auto"/>
            </w:tcBorders>
          </w:tcPr>
          <w:p w:rsidR="006E557F" w:rsidRPr="00231E7A" w:rsidRDefault="006E557F" w:rsidP="005C1D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31.12.2020</w:t>
            </w:r>
          </w:p>
        </w:tc>
      </w:tr>
      <w:tr w:rsidR="006E557F" w:rsidRPr="00231E7A" w:rsidTr="00326798">
        <w:trPr>
          <w:trHeight w:val="840"/>
        </w:trPr>
        <w:tc>
          <w:tcPr>
            <w:tcW w:w="660" w:type="dxa"/>
            <w:tcBorders>
              <w:top w:val="single" w:sz="4" w:space="0" w:color="auto"/>
            </w:tcBorders>
          </w:tcPr>
          <w:p w:rsidR="006E557F" w:rsidRDefault="006E557F" w:rsidP="00B03DD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Pr="00FD6CF4">
              <w:rPr>
                <w:rFonts w:ascii="Times New Roman" w:hAnsi="Times New Roman"/>
              </w:rPr>
              <w:t>.</w:t>
            </w:r>
          </w:p>
        </w:tc>
        <w:tc>
          <w:tcPr>
            <w:tcW w:w="4510" w:type="dxa"/>
            <w:tcBorders>
              <w:top w:val="single" w:sz="4" w:space="0" w:color="auto"/>
            </w:tcBorders>
          </w:tcPr>
          <w:p w:rsidR="006E557F" w:rsidRPr="00074E3E" w:rsidRDefault="006E557F" w:rsidP="00326798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074E3E">
              <w:rPr>
                <w:rFonts w:ascii="Times New Roman" w:hAnsi="Times New Roman"/>
                <w:b/>
                <w:bCs/>
              </w:rPr>
              <w:t>Административное мероприятие 1.002</w:t>
            </w:r>
            <w:r>
              <w:rPr>
                <w:rFonts w:ascii="Times New Roman" w:hAnsi="Times New Roman"/>
                <w:b/>
                <w:bCs/>
              </w:rPr>
              <w:t xml:space="preserve"> </w:t>
            </w:r>
            <w:r w:rsidRPr="008B61C8">
              <w:rPr>
                <w:rFonts w:ascii="Times New Roman" w:hAnsi="Times New Roman"/>
                <w:bCs/>
                <w:iCs/>
              </w:rPr>
              <w:t>«</w:t>
            </w:r>
            <w:r w:rsidRPr="008B61C8">
              <w:rPr>
                <w:rFonts w:ascii="Times New Roman" w:hAnsi="Times New Roman"/>
              </w:rPr>
              <w:t>Содействие созданию объектов туристического показа</w:t>
            </w:r>
            <w:r>
              <w:rPr>
                <w:rFonts w:ascii="Times New Roman" w:hAnsi="Times New Roman"/>
              </w:rPr>
              <w:t xml:space="preserve"> на территории  </w:t>
            </w:r>
            <w:r w:rsidRPr="008B61C8">
              <w:rPr>
                <w:rFonts w:ascii="Times New Roman" w:hAnsi="Times New Roman"/>
              </w:rPr>
              <w:t>города Ржева Тверской области»</w:t>
            </w:r>
          </w:p>
        </w:tc>
        <w:tc>
          <w:tcPr>
            <w:tcW w:w="1748" w:type="dxa"/>
            <w:tcBorders>
              <w:top w:val="single" w:sz="4" w:space="0" w:color="auto"/>
            </w:tcBorders>
          </w:tcPr>
          <w:p w:rsidR="006E557F" w:rsidRPr="00231E7A" w:rsidRDefault="006E557F" w:rsidP="00833AE7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31E7A">
              <w:rPr>
                <w:rFonts w:ascii="Times New Roman" w:hAnsi="Times New Roman"/>
                <w:bCs/>
              </w:rPr>
              <w:t>Администрация города Ржева</w:t>
            </w:r>
          </w:p>
          <w:p w:rsidR="006E557F" w:rsidRPr="00231E7A" w:rsidRDefault="006E557F" w:rsidP="00833AE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 xml:space="preserve"> </w:t>
            </w:r>
          </w:p>
        </w:tc>
        <w:tc>
          <w:tcPr>
            <w:tcW w:w="3972" w:type="dxa"/>
            <w:tcBorders>
              <w:top w:val="single" w:sz="4" w:space="0" w:color="auto"/>
            </w:tcBorders>
          </w:tcPr>
          <w:p w:rsidR="006E557F" w:rsidRPr="00231E7A" w:rsidRDefault="006E557F" w:rsidP="00833AE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  <w:color w:val="000000"/>
              </w:rPr>
              <w:t xml:space="preserve">Отдел </w:t>
            </w:r>
            <w:r>
              <w:rPr>
                <w:rFonts w:ascii="Times New Roman" w:hAnsi="Times New Roman"/>
                <w:color w:val="000000"/>
              </w:rPr>
              <w:t>молодежной политики и туризма</w:t>
            </w:r>
            <w:r w:rsidRPr="00231E7A">
              <w:rPr>
                <w:rFonts w:ascii="Times New Roman" w:hAnsi="Times New Roman"/>
                <w:color w:val="000000"/>
              </w:rPr>
              <w:t xml:space="preserve"> администрации города Ржева</w:t>
            </w:r>
            <w:r w:rsidRPr="00231E7A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310" w:type="dxa"/>
            <w:tcBorders>
              <w:top w:val="single" w:sz="4" w:space="0" w:color="auto"/>
            </w:tcBorders>
          </w:tcPr>
          <w:p w:rsidR="006E557F" w:rsidRDefault="006E557F" w:rsidP="00833AE7">
            <w:pPr>
              <w:spacing w:after="0" w:line="2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Начальник отдела молодежной политики и туризма </w:t>
            </w:r>
          </w:p>
          <w:p w:rsidR="006E557F" w:rsidRPr="00231E7A" w:rsidRDefault="006E557F" w:rsidP="00833AE7">
            <w:pPr>
              <w:spacing w:after="0" w:line="2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Каменская Д.И.</w:t>
            </w:r>
          </w:p>
        </w:tc>
        <w:tc>
          <w:tcPr>
            <w:tcW w:w="1358" w:type="dxa"/>
            <w:tcBorders>
              <w:top w:val="single" w:sz="4" w:space="0" w:color="auto"/>
            </w:tcBorders>
          </w:tcPr>
          <w:p w:rsidR="006E557F" w:rsidRPr="00231E7A" w:rsidRDefault="006E557F" w:rsidP="00833AE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01.06</w:t>
            </w:r>
            <w:r w:rsidRPr="00231E7A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2020</w:t>
            </w:r>
          </w:p>
        </w:tc>
        <w:tc>
          <w:tcPr>
            <w:tcW w:w="1360" w:type="dxa"/>
            <w:tcBorders>
              <w:top w:val="single" w:sz="4" w:space="0" w:color="auto"/>
            </w:tcBorders>
          </w:tcPr>
          <w:p w:rsidR="006E557F" w:rsidRPr="00231E7A" w:rsidRDefault="006E557F" w:rsidP="00833AE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31.12.</w:t>
            </w:r>
            <w:r>
              <w:rPr>
                <w:rFonts w:ascii="Times New Roman" w:hAnsi="Times New Roman"/>
              </w:rPr>
              <w:t>2020</w:t>
            </w:r>
          </w:p>
        </w:tc>
      </w:tr>
      <w:tr w:rsidR="006E557F" w:rsidRPr="00231E7A" w:rsidTr="004E7CCD">
        <w:trPr>
          <w:trHeight w:val="709"/>
        </w:trPr>
        <w:tc>
          <w:tcPr>
            <w:tcW w:w="660" w:type="dxa"/>
          </w:tcPr>
          <w:p w:rsidR="006E557F" w:rsidRPr="00FD6CF4" w:rsidRDefault="006E557F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510" w:type="dxa"/>
            <w:shd w:val="clear" w:color="auto" w:fill="B6DDE8"/>
          </w:tcPr>
          <w:p w:rsidR="006E557F" w:rsidRPr="008B61C8" w:rsidRDefault="006E557F" w:rsidP="00186D1E">
            <w:pPr>
              <w:spacing w:after="0" w:line="240" w:lineRule="auto"/>
              <w:ind w:hanging="17"/>
              <w:rPr>
                <w:rFonts w:ascii="Times New Roman" w:hAnsi="Times New Roman"/>
                <w:b/>
                <w:bCs/>
              </w:rPr>
            </w:pPr>
            <w:r w:rsidRPr="008B61C8">
              <w:rPr>
                <w:rFonts w:ascii="Times New Roman" w:hAnsi="Times New Roman"/>
                <w:b/>
                <w:bCs/>
              </w:rPr>
              <w:t xml:space="preserve">Задача </w:t>
            </w:r>
            <w:r>
              <w:rPr>
                <w:rFonts w:ascii="Times New Roman" w:hAnsi="Times New Roman"/>
                <w:b/>
                <w:bCs/>
              </w:rPr>
              <w:t xml:space="preserve">2  </w:t>
            </w:r>
            <w:r w:rsidRPr="008B61C8">
              <w:rPr>
                <w:rFonts w:ascii="Times New Roman" w:hAnsi="Times New Roman"/>
                <w:b/>
                <w:bCs/>
              </w:rPr>
              <w:t>«Создание условий для создания и развития объектов туристского показа в городе Ржеве Тверской области»</w:t>
            </w:r>
          </w:p>
        </w:tc>
        <w:tc>
          <w:tcPr>
            <w:tcW w:w="1748" w:type="dxa"/>
          </w:tcPr>
          <w:p w:rsidR="006E557F" w:rsidRPr="00231E7A" w:rsidRDefault="006E557F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972" w:type="dxa"/>
          </w:tcPr>
          <w:p w:rsidR="006E557F" w:rsidRDefault="006E557F" w:rsidP="00B03DDB">
            <w:pPr>
              <w:spacing w:after="0" w:line="240" w:lineRule="auto"/>
              <w:jc w:val="center"/>
            </w:pPr>
          </w:p>
        </w:tc>
        <w:tc>
          <w:tcPr>
            <w:tcW w:w="2310" w:type="dxa"/>
          </w:tcPr>
          <w:p w:rsidR="006E557F" w:rsidRDefault="006E557F" w:rsidP="00B03DDB">
            <w:pPr>
              <w:spacing w:after="0" w:line="240" w:lineRule="auto"/>
              <w:jc w:val="center"/>
            </w:pPr>
          </w:p>
        </w:tc>
        <w:tc>
          <w:tcPr>
            <w:tcW w:w="1358" w:type="dxa"/>
          </w:tcPr>
          <w:p w:rsidR="006E557F" w:rsidRPr="00231E7A" w:rsidRDefault="006E557F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60" w:type="dxa"/>
          </w:tcPr>
          <w:p w:rsidR="006E557F" w:rsidRPr="00231E7A" w:rsidRDefault="006E557F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6E557F" w:rsidRPr="00231E7A" w:rsidTr="004E7CCD">
        <w:tc>
          <w:tcPr>
            <w:tcW w:w="660" w:type="dxa"/>
          </w:tcPr>
          <w:p w:rsidR="006E557F" w:rsidRPr="00FD6CF4" w:rsidRDefault="006E557F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Pr="00FD6CF4">
              <w:rPr>
                <w:rFonts w:ascii="Times New Roman" w:hAnsi="Times New Roman"/>
              </w:rPr>
              <w:t>.</w:t>
            </w:r>
          </w:p>
        </w:tc>
        <w:tc>
          <w:tcPr>
            <w:tcW w:w="4510" w:type="dxa"/>
          </w:tcPr>
          <w:p w:rsidR="006E557F" w:rsidRPr="00622F89" w:rsidRDefault="006E557F" w:rsidP="00622F89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</w:rPr>
            </w:pPr>
            <w:r w:rsidRPr="00074E3E">
              <w:rPr>
                <w:rFonts w:ascii="Times New Roman" w:hAnsi="Times New Roman"/>
                <w:b/>
                <w:bCs/>
                <w:iCs/>
              </w:rPr>
              <w:t>Административное мероприятие 2.001</w:t>
            </w:r>
            <w:r w:rsidRPr="007441BD">
              <w:rPr>
                <w:rFonts w:ascii="Times New Roman" w:hAnsi="Times New Roman"/>
                <w:b/>
                <w:bCs/>
                <w:iCs/>
              </w:rPr>
              <w:t xml:space="preserve">  </w:t>
            </w:r>
            <w:r w:rsidRPr="007441BD">
              <w:rPr>
                <w:rFonts w:ascii="Times New Roman" w:hAnsi="Times New Roman"/>
                <w:bCs/>
                <w:iCs/>
              </w:rPr>
              <w:t>«</w:t>
            </w:r>
            <w:r w:rsidRPr="007441BD">
              <w:rPr>
                <w:rFonts w:ascii="Times New Roman" w:hAnsi="Times New Roman"/>
              </w:rPr>
              <w:t>Содействие в разработке и организации туристско-экскурсионных маршрутов»</w:t>
            </w:r>
          </w:p>
        </w:tc>
        <w:tc>
          <w:tcPr>
            <w:tcW w:w="1748" w:type="dxa"/>
          </w:tcPr>
          <w:p w:rsidR="006E557F" w:rsidRPr="00231E7A" w:rsidRDefault="006E557F" w:rsidP="00B03DDB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31E7A">
              <w:rPr>
                <w:rFonts w:ascii="Times New Roman" w:hAnsi="Times New Roman"/>
                <w:bCs/>
              </w:rPr>
              <w:t>Администрация города Ржева</w:t>
            </w:r>
          </w:p>
          <w:p w:rsidR="006E557F" w:rsidRPr="00231E7A" w:rsidRDefault="006E557F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 xml:space="preserve"> </w:t>
            </w:r>
          </w:p>
        </w:tc>
        <w:tc>
          <w:tcPr>
            <w:tcW w:w="3972" w:type="dxa"/>
          </w:tcPr>
          <w:p w:rsidR="006E557F" w:rsidRDefault="006E557F" w:rsidP="00101B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1E7A">
              <w:rPr>
                <w:rFonts w:ascii="Times New Roman" w:hAnsi="Times New Roman"/>
                <w:color w:val="000000"/>
              </w:rPr>
              <w:t xml:space="preserve">Отдел </w:t>
            </w:r>
            <w:r>
              <w:rPr>
                <w:rFonts w:ascii="Times New Roman" w:hAnsi="Times New Roman"/>
                <w:color w:val="000000"/>
              </w:rPr>
              <w:t>молодежной политики и туризма</w:t>
            </w:r>
            <w:r w:rsidRPr="00231E7A">
              <w:rPr>
                <w:rFonts w:ascii="Times New Roman" w:hAnsi="Times New Roman"/>
                <w:color w:val="000000"/>
              </w:rPr>
              <w:t xml:space="preserve"> администрации города Ржева</w:t>
            </w:r>
            <w:r>
              <w:rPr>
                <w:rFonts w:ascii="Times New Roman" w:hAnsi="Times New Roman"/>
                <w:color w:val="000000"/>
              </w:rPr>
              <w:t>,</w:t>
            </w:r>
          </w:p>
          <w:p w:rsidR="006E557F" w:rsidRPr="00FC2466" w:rsidRDefault="006E557F" w:rsidP="004856E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2310" w:type="dxa"/>
          </w:tcPr>
          <w:p w:rsidR="006E557F" w:rsidRDefault="006E557F" w:rsidP="00AB53F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Начальник отдела молодежной политики и туризма </w:t>
            </w:r>
          </w:p>
          <w:p w:rsidR="006E557F" w:rsidRDefault="006E557F" w:rsidP="004856E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</w:rPr>
              <w:t>Каменская</w:t>
            </w:r>
            <w:r w:rsidRPr="00231E7A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Д.И.</w:t>
            </w:r>
          </w:p>
        </w:tc>
        <w:tc>
          <w:tcPr>
            <w:tcW w:w="1358" w:type="dxa"/>
          </w:tcPr>
          <w:p w:rsidR="006E557F" w:rsidRPr="00231E7A" w:rsidRDefault="006E557F" w:rsidP="00FD6CF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01.0</w:t>
            </w:r>
            <w:r>
              <w:rPr>
                <w:rFonts w:ascii="Times New Roman" w:hAnsi="Times New Roman"/>
              </w:rPr>
              <w:t>7</w:t>
            </w:r>
            <w:r w:rsidRPr="00231E7A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2020</w:t>
            </w:r>
          </w:p>
        </w:tc>
        <w:tc>
          <w:tcPr>
            <w:tcW w:w="1360" w:type="dxa"/>
          </w:tcPr>
          <w:p w:rsidR="006E557F" w:rsidRPr="00231E7A" w:rsidRDefault="006E557F" w:rsidP="00FD6CF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31.10</w:t>
            </w:r>
            <w:r w:rsidRPr="00231E7A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2020</w:t>
            </w:r>
          </w:p>
        </w:tc>
      </w:tr>
      <w:tr w:rsidR="006E557F" w:rsidRPr="00231E7A" w:rsidTr="004E7CCD">
        <w:trPr>
          <w:trHeight w:val="852"/>
        </w:trPr>
        <w:tc>
          <w:tcPr>
            <w:tcW w:w="660" w:type="dxa"/>
          </w:tcPr>
          <w:p w:rsidR="006E557F" w:rsidRPr="00231E7A" w:rsidRDefault="006E557F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</w:t>
            </w:r>
          </w:p>
        </w:tc>
        <w:tc>
          <w:tcPr>
            <w:tcW w:w="4510" w:type="dxa"/>
          </w:tcPr>
          <w:p w:rsidR="006E557F" w:rsidRPr="00074E3E" w:rsidRDefault="006E557F" w:rsidP="00622F89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</w:rPr>
            </w:pPr>
            <w:r w:rsidRPr="00074E3E">
              <w:rPr>
                <w:rFonts w:ascii="Times New Roman" w:hAnsi="Times New Roman"/>
                <w:b/>
                <w:bCs/>
                <w:iCs/>
              </w:rPr>
              <w:t>Административное мероприятие 2.002</w:t>
            </w:r>
          </w:p>
          <w:p w:rsidR="006E557F" w:rsidRPr="007441BD" w:rsidRDefault="006E557F" w:rsidP="00622F89">
            <w:pPr>
              <w:spacing w:after="0" w:line="240" w:lineRule="auto"/>
              <w:rPr>
                <w:rFonts w:ascii="Times New Roman" w:hAnsi="Times New Roman"/>
              </w:rPr>
            </w:pPr>
            <w:r w:rsidRPr="007441BD">
              <w:rPr>
                <w:rFonts w:ascii="Times New Roman" w:hAnsi="Times New Roman"/>
                <w:bCs/>
                <w:iCs/>
              </w:rPr>
              <w:t>«Выявление и привлечение народных художественных промыслов, имеющих предпосылки для развития на территории города Ржева,</w:t>
            </w:r>
            <w:r>
              <w:rPr>
                <w:rFonts w:ascii="Times New Roman" w:hAnsi="Times New Roman"/>
                <w:bCs/>
                <w:iCs/>
              </w:rPr>
              <w:t xml:space="preserve"> в туристский оборот»</w:t>
            </w:r>
            <w:r w:rsidRPr="007441BD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748" w:type="dxa"/>
          </w:tcPr>
          <w:p w:rsidR="006E557F" w:rsidRPr="00231E7A" w:rsidRDefault="006E557F" w:rsidP="00B03DDB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31E7A">
              <w:rPr>
                <w:rFonts w:ascii="Times New Roman" w:hAnsi="Times New Roman"/>
                <w:bCs/>
              </w:rPr>
              <w:t>Администрация города Ржева</w:t>
            </w:r>
          </w:p>
          <w:p w:rsidR="006E557F" w:rsidRPr="00231E7A" w:rsidRDefault="006E557F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 xml:space="preserve"> </w:t>
            </w:r>
          </w:p>
        </w:tc>
        <w:tc>
          <w:tcPr>
            <w:tcW w:w="3972" w:type="dxa"/>
          </w:tcPr>
          <w:p w:rsidR="006E557F" w:rsidRPr="000E7E10" w:rsidRDefault="006E557F" w:rsidP="00B03DD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B39BA">
              <w:rPr>
                <w:rFonts w:ascii="Times New Roman" w:hAnsi="Times New Roman"/>
                <w:color w:val="000000"/>
              </w:rPr>
              <w:t>Отдел молодежной политики и туризма администрации города Ржева</w:t>
            </w:r>
          </w:p>
        </w:tc>
        <w:tc>
          <w:tcPr>
            <w:tcW w:w="2310" w:type="dxa"/>
          </w:tcPr>
          <w:p w:rsidR="006E557F" w:rsidRDefault="006E557F" w:rsidP="00FD6CF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Начальник отдела молодежной политики и туризма </w:t>
            </w:r>
          </w:p>
          <w:p w:rsidR="006E557F" w:rsidRDefault="006E557F" w:rsidP="00FD6CF4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</w:rPr>
              <w:t>Каменская Д.И.</w:t>
            </w:r>
          </w:p>
        </w:tc>
        <w:tc>
          <w:tcPr>
            <w:tcW w:w="1358" w:type="dxa"/>
          </w:tcPr>
          <w:p w:rsidR="006E557F" w:rsidRPr="00231E7A" w:rsidRDefault="006E557F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01.06</w:t>
            </w:r>
            <w:r w:rsidRPr="00231E7A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2020</w:t>
            </w:r>
          </w:p>
        </w:tc>
        <w:tc>
          <w:tcPr>
            <w:tcW w:w="1360" w:type="dxa"/>
          </w:tcPr>
          <w:p w:rsidR="006E557F" w:rsidRPr="00231E7A" w:rsidRDefault="006E557F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31.12.</w:t>
            </w:r>
            <w:r>
              <w:rPr>
                <w:rFonts w:ascii="Times New Roman" w:hAnsi="Times New Roman"/>
              </w:rPr>
              <w:t>2020</w:t>
            </w:r>
          </w:p>
        </w:tc>
      </w:tr>
      <w:tr w:rsidR="006E557F" w:rsidRPr="00231E7A" w:rsidTr="004E7CCD">
        <w:trPr>
          <w:trHeight w:val="852"/>
        </w:trPr>
        <w:tc>
          <w:tcPr>
            <w:tcW w:w="660" w:type="dxa"/>
          </w:tcPr>
          <w:p w:rsidR="006E557F" w:rsidRDefault="006E557F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</w:t>
            </w:r>
          </w:p>
        </w:tc>
        <w:tc>
          <w:tcPr>
            <w:tcW w:w="4510" w:type="dxa"/>
          </w:tcPr>
          <w:p w:rsidR="006E557F" w:rsidRPr="00A41D7D" w:rsidRDefault="006E557F" w:rsidP="00622F89">
            <w:pPr>
              <w:spacing w:after="0" w:line="240" w:lineRule="auto"/>
              <w:rPr>
                <w:rFonts w:ascii="Times New Roman" w:hAnsi="Times New Roman"/>
              </w:rPr>
            </w:pPr>
            <w:r w:rsidRPr="00074E3E">
              <w:rPr>
                <w:rFonts w:ascii="Times New Roman" w:hAnsi="Times New Roman"/>
                <w:b/>
              </w:rPr>
              <w:t>Административное мероприятие</w:t>
            </w:r>
            <w:r w:rsidRPr="00074E3E">
              <w:rPr>
                <w:rFonts w:ascii="Times New Roman" w:hAnsi="Times New Roman"/>
              </w:rPr>
              <w:t xml:space="preserve"> </w:t>
            </w:r>
            <w:r w:rsidRPr="00074E3E">
              <w:rPr>
                <w:rFonts w:ascii="Times New Roman" w:hAnsi="Times New Roman"/>
                <w:b/>
              </w:rPr>
              <w:t>2.004</w:t>
            </w:r>
            <w:r>
              <w:rPr>
                <w:rFonts w:ascii="Times New Roman" w:hAnsi="Times New Roman"/>
              </w:rPr>
              <w:t xml:space="preserve"> </w:t>
            </w:r>
            <w:r w:rsidRPr="007441BD">
              <w:rPr>
                <w:rFonts w:ascii="Times New Roman" w:hAnsi="Times New Roman"/>
              </w:rPr>
              <w:t>«Включение событийных мероприятий, проводимых на территории города Ржева в туристский кале</w:t>
            </w:r>
            <w:r>
              <w:rPr>
                <w:rFonts w:ascii="Times New Roman" w:hAnsi="Times New Roman"/>
              </w:rPr>
              <w:t>ндарь событий Тверской области»</w:t>
            </w:r>
          </w:p>
        </w:tc>
        <w:tc>
          <w:tcPr>
            <w:tcW w:w="1748" w:type="dxa"/>
          </w:tcPr>
          <w:p w:rsidR="006E557F" w:rsidRPr="00231E7A" w:rsidRDefault="006E557F" w:rsidP="004D0CAF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31E7A">
              <w:rPr>
                <w:rFonts w:ascii="Times New Roman" w:hAnsi="Times New Roman"/>
                <w:bCs/>
              </w:rPr>
              <w:t>Администрация города Ржева</w:t>
            </w:r>
          </w:p>
          <w:p w:rsidR="006E557F" w:rsidRPr="00231E7A" w:rsidRDefault="006E557F" w:rsidP="004D0CA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 xml:space="preserve"> </w:t>
            </w:r>
          </w:p>
        </w:tc>
        <w:tc>
          <w:tcPr>
            <w:tcW w:w="3972" w:type="dxa"/>
          </w:tcPr>
          <w:p w:rsidR="006E557F" w:rsidRPr="000E7E10" w:rsidRDefault="006E557F" w:rsidP="004D0CA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B39BA">
              <w:rPr>
                <w:rFonts w:ascii="Times New Roman" w:hAnsi="Times New Roman"/>
                <w:color w:val="000000"/>
              </w:rPr>
              <w:t>Отдел молодежной политики и туризма администрации города Ржева</w:t>
            </w:r>
          </w:p>
        </w:tc>
        <w:tc>
          <w:tcPr>
            <w:tcW w:w="2310" w:type="dxa"/>
          </w:tcPr>
          <w:p w:rsidR="006E557F" w:rsidRDefault="006E557F" w:rsidP="004D0CA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Начальник отдела молодежной политики и туризма </w:t>
            </w:r>
          </w:p>
          <w:p w:rsidR="006E557F" w:rsidRDefault="006E557F" w:rsidP="004D0CAF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</w:rPr>
              <w:t>Каменская Д.И.</w:t>
            </w:r>
          </w:p>
        </w:tc>
        <w:tc>
          <w:tcPr>
            <w:tcW w:w="1358" w:type="dxa"/>
          </w:tcPr>
          <w:p w:rsidR="006E557F" w:rsidRPr="00231E7A" w:rsidRDefault="006E557F" w:rsidP="005368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01.07</w:t>
            </w:r>
            <w:r w:rsidRPr="00231E7A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2020</w:t>
            </w:r>
          </w:p>
        </w:tc>
        <w:tc>
          <w:tcPr>
            <w:tcW w:w="1360" w:type="dxa"/>
          </w:tcPr>
          <w:p w:rsidR="006E557F" w:rsidRPr="00231E7A" w:rsidRDefault="006E557F" w:rsidP="005368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31.10</w:t>
            </w:r>
            <w:r w:rsidRPr="00231E7A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2020</w:t>
            </w:r>
          </w:p>
        </w:tc>
      </w:tr>
      <w:tr w:rsidR="006E557F" w:rsidRPr="00231E7A" w:rsidTr="004E7CCD">
        <w:trPr>
          <w:trHeight w:val="852"/>
        </w:trPr>
        <w:tc>
          <w:tcPr>
            <w:tcW w:w="660" w:type="dxa"/>
          </w:tcPr>
          <w:p w:rsidR="006E557F" w:rsidRDefault="006E557F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</w:t>
            </w:r>
          </w:p>
        </w:tc>
        <w:tc>
          <w:tcPr>
            <w:tcW w:w="4510" w:type="dxa"/>
          </w:tcPr>
          <w:p w:rsidR="006E557F" w:rsidRPr="00074E3E" w:rsidRDefault="006E557F" w:rsidP="00622F89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074E3E">
              <w:rPr>
                <w:rFonts w:ascii="Times New Roman" w:hAnsi="Times New Roman"/>
                <w:b/>
              </w:rPr>
              <w:t xml:space="preserve">Мероприятие 2.005 </w:t>
            </w:r>
          </w:p>
          <w:p w:rsidR="006E557F" w:rsidRPr="007441BD" w:rsidRDefault="006E557F" w:rsidP="00622F89">
            <w:pPr>
              <w:spacing w:after="0" w:line="240" w:lineRule="auto"/>
              <w:rPr>
                <w:rFonts w:ascii="Times New Roman" w:hAnsi="Times New Roman"/>
              </w:rPr>
            </w:pPr>
            <w:r w:rsidRPr="007441BD">
              <w:rPr>
                <w:rFonts w:ascii="Times New Roman" w:hAnsi="Times New Roman"/>
              </w:rPr>
              <w:t>«Организация участия в профессиональных выставках представителей города Ржева и объектов тур</w:t>
            </w:r>
            <w:r>
              <w:rPr>
                <w:rFonts w:ascii="Times New Roman" w:hAnsi="Times New Roman"/>
              </w:rPr>
              <w:t>истской индустрии, расположенных</w:t>
            </w:r>
            <w:r w:rsidRPr="007441BD">
              <w:rPr>
                <w:rFonts w:ascii="Times New Roman" w:hAnsi="Times New Roman"/>
              </w:rPr>
              <w:t xml:space="preserve"> на территории города Ржева»</w:t>
            </w:r>
          </w:p>
        </w:tc>
        <w:tc>
          <w:tcPr>
            <w:tcW w:w="1748" w:type="dxa"/>
          </w:tcPr>
          <w:p w:rsidR="006E557F" w:rsidRPr="00231E7A" w:rsidRDefault="006E557F" w:rsidP="004D0CAF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31E7A">
              <w:rPr>
                <w:rFonts w:ascii="Times New Roman" w:hAnsi="Times New Roman"/>
                <w:bCs/>
              </w:rPr>
              <w:t>Администрация города Ржева</w:t>
            </w:r>
          </w:p>
          <w:p w:rsidR="006E557F" w:rsidRPr="00231E7A" w:rsidRDefault="006E557F" w:rsidP="004D0CA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 xml:space="preserve"> </w:t>
            </w:r>
          </w:p>
        </w:tc>
        <w:tc>
          <w:tcPr>
            <w:tcW w:w="3972" w:type="dxa"/>
          </w:tcPr>
          <w:p w:rsidR="006E557F" w:rsidRDefault="006E557F" w:rsidP="004D0CA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1E7A">
              <w:rPr>
                <w:rFonts w:ascii="Times New Roman" w:hAnsi="Times New Roman"/>
                <w:color w:val="000000"/>
              </w:rPr>
              <w:t xml:space="preserve">Отдел </w:t>
            </w:r>
            <w:r>
              <w:rPr>
                <w:rFonts w:ascii="Times New Roman" w:hAnsi="Times New Roman"/>
                <w:color w:val="000000"/>
              </w:rPr>
              <w:t>молодежной политики и туризма</w:t>
            </w:r>
            <w:r w:rsidRPr="00231E7A">
              <w:rPr>
                <w:rFonts w:ascii="Times New Roman" w:hAnsi="Times New Roman"/>
                <w:color w:val="000000"/>
              </w:rPr>
              <w:t xml:space="preserve"> администрации города Ржева</w:t>
            </w:r>
            <w:r>
              <w:rPr>
                <w:rFonts w:ascii="Times New Roman" w:hAnsi="Times New Roman"/>
                <w:color w:val="000000"/>
              </w:rPr>
              <w:t>,</w:t>
            </w:r>
          </w:p>
          <w:p w:rsidR="006E557F" w:rsidRPr="002905FD" w:rsidRDefault="006E557F" w:rsidP="004D0CA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 Отдел б</w:t>
            </w:r>
            <w:r w:rsidRPr="00231E7A">
              <w:rPr>
                <w:rFonts w:ascii="Times New Roman" w:hAnsi="Times New Roman"/>
                <w:color w:val="000000"/>
              </w:rPr>
              <w:t>ухгалтер</w:t>
            </w:r>
            <w:r>
              <w:rPr>
                <w:rFonts w:ascii="Times New Roman" w:hAnsi="Times New Roman"/>
                <w:color w:val="000000"/>
              </w:rPr>
              <w:t>ского учета и отчетности  администрации города Ржева</w:t>
            </w:r>
          </w:p>
        </w:tc>
        <w:tc>
          <w:tcPr>
            <w:tcW w:w="2310" w:type="dxa"/>
          </w:tcPr>
          <w:p w:rsidR="006E557F" w:rsidRDefault="006E557F" w:rsidP="004D0CA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Начальник отдела молодежной политики и туризма </w:t>
            </w:r>
          </w:p>
          <w:p w:rsidR="006E557F" w:rsidRDefault="006E557F" w:rsidP="004D0CA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Каменская Д.И.,</w:t>
            </w:r>
          </w:p>
          <w:p w:rsidR="006E557F" w:rsidRDefault="006E557F" w:rsidP="004E7CCD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</w:rPr>
              <w:t>г</w:t>
            </w:r>
            <w:r w:rsidRPr="00231E7A">
              <w:rPr>
                <w:rFonts w:ascii="Times New Roman" w:hAnsi="Times New Roman"/>
              </w:rPr>
              <w:t xml:space="preserve">лавный бухгалтер </w:t>
            </w:r>
            <w:r>
              <w:rPr>
                <w:rFonts w:ascii="Times New Roman" w:hAnsi="Times New Roman"/>
              </w:rPr>
              <w:t>Аверчева</w:t>
            </w:r>
            <w:r w:rsidRPr="00231E7A">
              <w:rPr>
                <w:rFonts w:ascii="Times New Roman" w:hAnsi="Times New Roman"/>
              </w:rPr>
              <w:t xml:space="preserve"> Л.П.</w:t>
            </w:r>
          </w:p>
        </w:tc>
        <w:tc>
          <w:tcPr>
            <w:tcW w:w="1358" w:type="dxa"/>
          </w:tcPr>
          <w:p w:rsidR="006E557F" w:rsidRPr="00231E7A" w:rsidRDefault="006E557F" w:rsidP="004D0CA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01.0</w:t>
            </w:r>
            <w:r>
              <w:rPr>
                <w:rFonts w:ascii="Times New Roman" w:hAnsi="Times New Roman"/>
              </w:rPr>
              <w:t>6</w:t>
            </w:r>
            <w:r w:rsidRPr="00231E7A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2020</w:t>
            </w:r>
          </w:p>
        </w:tc>
        <w:tc>
          <w:tcPr>
            <w:tcW w:w="1360" w:type="dxa"/>
          </w:tcPr>
          <w:p w:rsidR="006E557F" w:rsidRPr="00231E7A" w:rsidRDefault="006E557F" w:rsidP="004D0CA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30.09</w:t>
            </w:r>
            <w:r w:rsidRPr="00231E7A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2020</w:t>
            </w:r>
          </w:p>
        </w:tc>
      </w:tr>
      <w:tr w:rsidR="006E557F" w:rsidRPr="00231E7A" w:rsidTr="004E7CCD">
        <w:trPr>
          <w:trHeight w:val="852"/>
        </w:trPr>
        <w:tc>
          <w:tcPr>
            <w:tcW w:w="660" w:type="dxa"/>
          </w:tcPr>
          <w:p w:rsidR="006E557F" w:rsidRDefault="006E557F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</w:t>
            </w:r>
          </w:p>
        </w:tc>
        <w:tc>
          <w:tcPr>
            <w:tcW w:w="4510" w:type="dxa"/>
          </w:tcPr>
          <w:p w:rsidR="006E557F" w:rsidRPr="008B3AA5" w:rsidRDefault="006E557F" w:rsidP="003A0821">
            <w:pPr>
              <w:spacing w:after="0" w:line="240" w:lineRule="auto"/>
              <w:ind w:hanging="15"/>
              <w:rPr>
                <w:rFonts w:ascii="Times New Roman" w:hAnsi="Times New Roman"/>
                <w:b/>
              </w:rPr>
            </w:pPr>
            <w:r w:rsidRPr="008B3AA5">
              <w:rPr>
                <w:rFonts w:ascii="Times New Roman" w:hAnsi="Times New Roman"/>
                <w:b/>
              </w:rPr>
              <w:t xml:space="preserve">Мероприятие 2.006 </w:t>
            </w:r>
          </w:p>
          <w:p w:rsidR="006E557F" w:rsidRDefault="006E557F" w:rsidP="003A0821">
            <w:pPr>
              <w:spacing w:after="0" w:line="240" w:lineRule="auto"/>
              <w:ind w:hanging="1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</w:t>
            </w:r>
            <w:r w:rsidRPr="008B3AA5">
              <w:rPr>
                <w:rFonts w:ascii="Times New Roman" w:hAnsi="Times New Roman"/>
              </w:rPr>
              <w:t>Разработка и изготовление печатной информационной и сувенирной продукции</w:t>
            </w:r>
            <w:r>
              <w:rPr>
                <w:rFonts w:ascii="Times New Roman" w:hAnsi="Times New Roman"/>
              </w:rPr>
              <w:t>»</w:t>
            </w:r>
          </w:p>
          <w:p w:rsidR="006E557F" w:rsidRPr="003A0821" w:rsidRDefault="006E557F" w:rsidP="003A0821">
            <w:pPr>
              <w:spacing w:after="0" w:line="240" w:lineRule="auto"/>
              <w:ind w:hanging="15"/>
              <w:rPr>
                <w:rFonts w:ascii="Times New Roman" w:hAnsi="Times New Roman"/>
              </w:rPr>
            </w:pPr>
          </w:p>
        </w:tc>
        <w:tc>
          <w:tcPr>
            <w:tcW w:w="1748" w:type="dxa"/>
          </w:tcPr>
          <w:p w:rsidR="006E557F" w:rsidRPr="00231E7A" w:rsidRDefault="006E557F" w:rsidP="00BC4F65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31E7A">
              <w:rPr>
                <w:rFonts w:ascii="Times New Roman" w:hAnsi="Times New Roman"/>
                <w:bCs/>
              </w:rPr>
              <w:t>Администрация города Ржева</w:t>
            </w:r>
          </w:p>
          <w:p w:rsidR="006E557F" w:rsidRPr="00231E7A" w:rsidRDefault="006E557F" w:rsidP="00BC4F6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 xml:space="preserve"> </w:t>
            </w:r>
          </w:p>
        </w:tc>
        <w:tc>
          <w:tcPr>
            <w:tcW w:w="3972" w:type="dxa"/>
          </w:tcPr>
          <w:p w:rsidR="006E557F" w:rsidRDefault="006E557F" w:rsidP="00BC4F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1E7A">
              <w:rPr>
                <w:rFonts w:ascii="Times New Roman" w:hAnsi="Times New Roman"/>
                <w:color w:val="000000"/>
              </w:rPr>
              <w:t xml:space="preserve">Отдел </w:t>
            </w:r>
            <w:r>
              <w:rPr>
                <w:rFonts w:ascii="Times New Roman" w:hAnsi="Times New Roman"/>
                <w:color w:val="000000"/>
              </w:rPr>
              <w:t>молодежной политики и туризма</w:t>
            </w:r>
            <w:r w:rsidRPr="00231E7A">
              <w:rPr>
                <w:rFonts w:ascii="Times New Roman" w:hAnsi="Times New Roman"/>
                <w:color w:val="000000"/>
              </w:rPr>
              <w:t xml:space="preserve"> администрации города Ржева</w:t>
            </w:r>
            <w:r>
              <w:rPr>
                <w:rFonts w:ascii="Times New Roman" w:hAnsi="Times New Roman"/>
                <w:color w:val="000000"/>
              </w:rPr>
              <w:t>,</w:t>
            </w:r>
          </w:p>
          <w:p w:rsidR="006E557F" w:rsidRPr="002905FD" w:rsidRDefault="006E557F" w:rsidP="00BC4F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 Отдел б</w:t>
            </w:r>
            <w:r w:rsidRPr="00231E7A">
              <w:rPr>
                <w:rFonts w:ascii="Times New Roman" w:hAnsi="Times New Roman"/>
                <w:color w:val="000000"/>
              </w:rPr>
              <w:t>ухгалтер</w:t>
            </w:r>
            <w:r>
              <w:rPr>
                <w:rFonts w:ascii="Times New Roman" w:hAnsi="Times New Roman"/>
                <w:color w:val="000000"/>
              </w:rPr>
              <w:t>ского учета и отчетности  администрации города Ржева</w:t>
            </w:r>
          </w:p>
        </w:tc>
        <w:tc>
          <w:tcPr>
            <w:tcW w:w="2310" w:type="dxa"/>
          </w:tcPr>
          <w:p w:rsidR="006E557F" w:rsidRDefault="006E557F" w:rsidP="00BC4F6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Начальник отдела молодежной политики и туризма </w:t>
            </w:r>
          </w:p>
          <w:p w:rsidR="006E557F" w:rsidRDefault="006E557F" w:rsidP="00BC4F6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Каменская Д.И.,</w:t>
            </w:r>
          </w:p>
          <w:p w:rsidR="006E557F" w:rsidRDefault="006E557F" w:rsidP="00BC4F6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</w:rPr>
              <w:t>г</w:t>
            </w:r>
            <w:r w:rsidRPr="00231E7A">
              <w:rPr>
                <w:rFonts w:ascii="Times New Roman" w:hAnsi="Times New Roman"/>
              </w:rPr>
              <w:t xml:space="preserve">лавный бухгалтер </w:t>
            </w:r>
            <w:r>
              <w:rPr>
                <w:rFonts w:ascii="Times New Roman" w:hAnsi="Times New Roman"/>
              </w:rPr>
              <w:t>Аверчева</w:t>
            </w:r>
            <w:r w:rsidRPr="00231E7A">
              <w:rPr>
                <w:rFonts w:ascii="Times New Roman" w:hAnsi="Times New Roman"/>
              </w:rPr>
              <w:t xml:space="preserve"> Л.П.</w:t>
            </w:r>
          </w:p>
        </w:tc>
        <w:tc>
          <w:tcPr>
            <w:tcW w:w="1358" w:type="dxa"/>
          </w:tcPr>
          <w:p w:rsidR="006E557F" w:rsidRPr="00231E7A" w:rsidRDefault="006E557F" w:rsidP="003A082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01.01.2020</w:t>
            </w:r>
          </w:p>
        </w:tc>
        <w:tc>
          <w:tcPr>
            <w:tcW w:w="1360" w:type="dxa"/>
          </w:tcPr>
          <w:p w:rsidR="006E557F" w:rsidRPr="00231E7A" w:rsidRDefault="006E557F" w:rsidP="003A082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31.12.2020</w:t>
            </w:r>
          </w:p>
        </w:tc>
      </w:tr>
    </w:tbl>
    <w:p w:rsidR="006E557F" w:rsidRPr="00F55FF5" w:rsidRDefault="006E557F" w:rsidP="00F55FF5">
      <w:pPr>
        <w:tabs>
          <w:tab w:val="left" w:pos="8085"/>
        </w:tabs>
        <w:spacing w:after="0" w:line="240" w:lineRule="auto"/>
        <w:ind w:right="-720"/>
        <w:jc w:val="right"/>
        <w:rPr>
          <w:rFonts w:ascii="Times New Roman" w:hAnsi="Times New Roman"/>
          <w:sz w:val="24"/>
          <w:szCs w:val="24"/>
        </w:rPr>
      </w:pPr>
    </w:p>
    <w:sectPr w:rsidR="006E557F" w:rsidRPr="00F55FF5" w:rsidSect="00042D82">
      <w:pgSz w:w="16838" w:h="11906" w:orient="landscape"/>
      <w:pgMar w:top="899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557F" w:rsidRDefault="006E557F" w:rsidP="0007719B">
      <w:pPr>
        <w:spacing w:after="0" w:line="240" w:lineRule="auto"/>
      </w:pPr>
      <w:r>
        <w:separator/>
      </w:r>
    </w:p>
  </w:endnote>
  <w:endnote w:type="continuationSeparator" w:id="1">
    <w:p w:rsidR="006E557F" w:rsidRDefault="006E557F" w:rsidP="000771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557F" w:rsidRDefault="006E557F" w:rsidP="0007719B">
      <w:pPr>
        <w:spacing w:after="0" w:line="240" w:lineRule="auto"/>
      </w:pPr>
      <w:r>
        <w:separator/>
      </w:r>
    </w:p>
  </w:footnote>
  <w:footnote w:type="continuationSeparator" w:id="1">
    <w:p w:rsidR="006E557F" w:rsidRDefault="006E557F" w:rsidP="0007719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A4DEF"/>
    <w:rsid w:val="000102BF"/>
    <w:rsid w:val="00020E8D"/>
    <w:rsid w:val="000213BC"/>
    <w:rsid w:val="00042D82"/>
    <w:rsid w:val="00054D99"/>
    <w:rsid w:val="00056C84"/>
    <w:rsid w:val="00065147"/>
    <w:rsid w:val="00074E3E"/>
    <w:rsid w:val="0007719B"/>
    <w:rsid w:val="000906EF"/>
    <w:rsid w:val="000A270D"/>
    <w:rsid w:val="000C6952"/>
    <w:rsid w:val="000C7145"/>
    <w:rsid w:val="000E315D"/>
    <w:rsid w:val="000E7E10"/>
    <w:rsid w:val="000F0A3C"/>
    <w:rsid w:val="00101BFB"/>
    <w:rsid w:val="001078F1"/>
    <w:rsid w:val="00123995"/>
    <w:rsid w:val="001279DC"/>
    <w:rsid w:val="00134723"/>
    <w:rsid w:val="001513BF"/>
    <w:rsid w:val="00153178"/>
    <w:rsid w:val="00155455"/>
    <w:rsid w:val="00164AD5"/>
    <w:rsid w:val="00166019"/>
    <w:rsid w:val="00182C4D"/>
    <w:rsid w:val="00186D1E"/>
    <w:rsid w:val="00194D6B"/>
    <w:rsid w:val="001954A9"/>
    <w:rsid w:val="001A4516"/>
    <w:rsid w:val="001C0B2E"/>
    <w:rsid w:val="001D3B78"/>
    <w:rsid w:val="00206609"/>
    <w:rsid w:val="00231E7A"/>
    <w:rsid w:val="002335B4"/>
    <w:rsid w:val="00235AB5"/>
    <w:rsid w:val="00237FAE"/>
    <w:rsid w:val="0027364A"/>
    <w:rsid w:val="00273AAB"/>
    <w:rsid w:val="00280ED9"/>
    <w:rsid w:val="002905FD"/>
    <w:rsid w:val="002B0A6C"/>
    <w:rsid w:val="002B50B6"/>
    <w:rsid w:val="002C1F8F"/>
    <w:rsid w:val="002F4646"/>
    <w:rsid w:val="00326798"/>
    <w:rsid w:val="00337A8B"/>
    <w:rsid w:val="00363AA5"/>
    <w:rsid w:val="003A0821"/>
    <w:rsid w:val="003B1F8B"/>
    <w:rsid w:val="003B6270"/>
    <w:rsid w:val="003C0857"/>
    <w:rsid w:val="004150CF"/>
    <w:rsid w:val="0041709E"/>
    <w:rsid w:val="0043244F"/>
    <w:rsid w:val="00440DC6"/>
    <w:rsid w:val="00444C85"/>
    <w:rsid w:val="0046382D"/>
    <w:rsid w:val="00472504"/>
    <w:rsid w:val="00476377"/>
    <w:rsid w:val="00477C7B"/>
    <w:rsid w:val="004856EE"/>
    <w:rsid w:val="004C41CB"/>
    <w:rsid w:val="004D0CAF"/>
    <w:rsid w:val="004D373C"/>
    <w:rsid w:val="004D67A9"/>
    <w:rsid w:val="004E7CCD"/>
    <w:rsid w:val="004F7018"/>
    <w:rsid w:val="00507B62"/>
    <w:rsid w:val="00515DE0"/>
    <w:rsid w:val="00515F1A"/>
    <w:rsid w:val="00526B9D"/>
    <w:rsid w:val="0053010B"/>
    <w:rsid w:val="005368A8"/>
    <w:rsid w:val="005452FE"/>
    <w:rsid w:val="0055143C"/>
    <w:rsid w:val="00585875"/>
    <w:rsid w:val="005912AA"/>
    <w:rsid w:val="005A7B70"/>
    <w:rsid w:val="005B7FF8"/>
    <w:rsid w:val="005C1D38"/>
    <w:rsid w:val="005C5855"/>
    <w:rsid w:val="00622F89"/>
    <w:rsid w:val="0063599A"/>
    <w:rsid w:val="00652004"/>
    <w:rsid w:val="006539C2"/>
    <w:rsid w:val="0065618A"/>
    <w:rsid w:val="0067572D"/>
    <w:rsid w:val="006A4DEF"/>
    <w:rsid w:val="006D2B8E"/>
    <w:rsid w:val="006D60CF"/>
    <w:rsid w:val="006E557F"/>
    <w:rsid w:val="006F3066"/>
    <w:rsid w:val="006F5BBA"/>
    <w:rsid w:val="00716826"/>
    <w:rsid w:val="007169B8"/>
    <w:rsid w:val="007244E7"/>
    <w:rsid w:val="0074056F"/>
    <w:rsid w:val="00741AAF"/>
    <w:rsid w:val="007441BD"/>
    <w:rsid w:val="007574A8"/>
    <w:rsid w:val="00765C96"/>
    <w:rsid w:val="0079652A"/>
    <w:rsid w:val="007A23BE"/>
    <w:rsid w:val="007A3F04"/>
    <w:rsid w:val="007B42C9"/>
    <w:rsid w:val="00803B19"/>
    <w:rsid w:val="00813163"/>
    <w:rsid w:val="008200D8"/>
    <w:rsid w:val="00833AE7"/>
    <w:rsid w:val="00835D41"/>
    <w:rsid w:val="00837097"/>
    <w:rsid w:val="00850E92"/>
    <w:rsid w:val="008520CD"/>
    <w:rsid w:val="00873CCA"/>
    <w:rsid w:val="008844B9"/>
    <w:rsid w:val="008B3AA5"/>
    <w:rsid w:val="008B61C8"/>
    <w:rsid w:val="008B7263"/>
    <w:rsid w:val="008B734F"/>
    <w:rsid w:val="008E7B3A"/>
    <w:rsid w:val="008E7C84"/>
    <w:rsid w:val="008E7CE0"/>
    <w:rsid w:val="009246B9"/>
    <w:rsid w:val="00924A90"/>
    <w:rsid w:val="00926826"/>
    <w:rsid w:val="009443D2"/>
    <w:rsid w:val="009570E4"/>
    <w:rsid w:val="00957B9D"/>
    <w:rsid w:val="009762FE"/>
    <w:rsid w:val="00997B42"/>
    <w:rsid w:val="009A07F6"/>
    <w:rsid w:val="009F694C"/>
    <w:rsid w:val="00A046C2"/>
    <w:rsid w:val="00A419D7"/>
    <w:rsid w:val="00A41D7D"/>
    <w:rsid w:val="00A66C0C"/>
    <w:rsid w:val="00A67011"/>
    <w:rsid w:val="00A8418A"/>
    <w:rsid w:val="00AB39BA"/>
    <w:rsid w:val="00AB53F8"/>
    <w:rsid w:val="00AF7543"/>
    <w:rsid w:val="00B03DDB"/>
    <w:rsid w:val="00B3512B"/>
    <w:rsid w:val="00B52894"/>
    <w:rsid w:val="00B63FEB"/>
    <w:rsid w:val="00B8638F"/>
    <w:rsid w:val="00B86BCE"/>
    <w:rsid w:val="00BC4F65"/>
    <w:rsid w:val="00BD7E67"/>
    <w:rsid w:val="00BF3A28"/>
    <w:rsid w:val="00C06F65"/>
    <w:rsid w:val="00C265AF"/>
    <w:rsid w:val="00C366BA"/>
    <w:rsid w:val="00C66856"/>
    <w:rsid w:val="00C7747D"/>
    <w:rsid w:val="00CA6D37"/>
    <w:rsid w:val="00CB62E6"/>
    <w:rsid w:val="00CB674B"/>
    <w:rsid w:val="00CD4F61"/>
    <w:rsid w:val="00CF1B05"/>
    <w:rsid w:val="00D319D2"/>
    <w:rsid w:val="00D322D2"/>
    <w:rsid w:val="00D4155E"/>
    <w:rsid w:val="00D735E6"/>
    <w:rsid w:val="00D855B7"/>
    <w:rsid w:val="00DA0DD3"/>
    <w:rsid w:val="00DB7A19"/>
    <w:rsid w:val="00DC3707"/>
    <w:rsid w:val="00DC54E0"/>
    <w:rsid w:val="00DE1963"/>
    <w:rsid w:val="00DE2BC5"/>
    <w:rsid w:val="00E02B0C"/>
    <w:rsid w:val="00E03A05"/>
    <w:rsid w:val="00E14DCD"/>
    <w:rsid w:val="00E1508A"/>
    <w:rsid w:val="00E22FC2"/>
    <w:rsid w:val="00E315D6"/>
    <w:rsid w:val="00E745D9"/>
    <w:rsid w:val="00E76692"/>
    <w:rsid w:val="00E93CF7"/>
    <w:rsid w:val="00EE042A"/>
    <w:rsid w:val="00EF5F35"/>
    <w:rsid w:val="00F028CB"/>
    <w:rsid w:val="00F54737"/>
    <w:rsid w:val="00F55FF5"/>
    <w:rsid w:val="00F63449"/>
    <w:rsid w:val="00F80971"/>
    <w:rsid w:val="00F83BB0"/>
    <w:rsid w:val="00F93F93"/>
    <w:rsid w:val="00FA0DF0"/>
    <w:rsid w:val="00FC2466"/>
    <w:rsid w:val="00FC4561"/>
    <w:rsid w:val="00FC7F10"/>
    <w:rsid w:val="00FD6CF4"/>
    <w:rsid w:val="00FE012B"/>
    <w:rsid w:val="00FF27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4DEF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07719B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rsid w:val="000771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07719B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0771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07719B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7054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4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4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4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4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4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4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4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4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4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4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4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4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4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4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4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4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4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4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4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4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4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4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4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4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4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4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4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4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4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4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15</TotalTime>
  <Pages>2</Pages>
  <Words>627</Words>
  <Characters>3577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mahinistka</cp:lastModifiedBy>
  <cp:revision>5</cp:revision>
  <cp:lastPrinted>2020-03-10T11:49:00Z</cp:lastPrinted>
  <dcterms:created xsi:type="dcterms:W3CDTF">2020-03-02T07:46:00Z</dcterms:created>
  <dcterms:modified xsi:type="dcterms:W3CDTF">2020-04-09T10:58:00Z</dcterms:modified>
</cp:coreProperties>
</file>